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716c47" w14:textId="d716c4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51DA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77003">
              <w:rPr>
                <w:rFonts w:ascii="Arial" w:hAnsi="Arial" w:cs="Arial"/>
              </w:rPr>
              <w:t>53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77003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D51DAA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54610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46105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77003" w:rsidP="00F65D4C" w:rsidRDefault="00F7700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54610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Miroslav Glavina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77003" w:rsid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C728F">
        <w:rPr>
          <w:rFonts w:ascii="Arial" w:hAnsi="Arial" w:eastAsia="Times New Roman" w:cs="Arial"/>
          <w:sz w:val="24"/>
          <w:szCs w:val="24"/>
          <w:lang w:eastAsia="hr-HR"/>
        </w:rPr>
        <w:t>Direktor dužnika Miroslav Glavina izjavljuje da dužnik ima namjeru podmiriti sve tražbine uslijed kojih je došlo do blokade računa dužnika. Navodi slijedeće:</w:t>
      </w: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tražbina prema Državnom inspektoratu je u cijelosti podmirena te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je osnova povućena iz Očevidnika</w:t>
      </w: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tražbina prema Porsche leasing d.o.o. u cijelosti je podmirena,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 xml:space="preserve">te mi je nejasno zašto osnova za plaćanje nije povučena iz Očevidnika, u spis prilažem potvrdu o tome da je tražbina Porsche leasing u cijelosti podmirena </w:t>
      </w: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tražbina prema Erste &amp; Steiermärkische bank d.d. se odnosi na dva ugovora o kreditu te su u tijeku dogovori oko reprogramiranja dugova oko kredita te bi u kratkom roku trebalo doći do povlačenja i tih o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 xml:space="preserve">snova za plaćanje iz Očevidnika; procedura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lastRenderedPageBreak/>
        <w:t>reprogramiranja dugova na žalost još uvijek traje te se nadam da će u kratkom roku biti sve riješeno.</w:t>
      </w: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Zbog svega istaknutog direktor dužnika predlaže dodjelu još kraćeg roka radi podmirenja svih tražbina. </w:t>
      </w:r>
    </w:p>
    <w:p w:rsidRPr="002B6A05"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2E1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2E1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D2E1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D2E1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D2E1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D2E14" w:rsidR="0035552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26.497,80</w:t>
      </w:r>
      <w:r w:rsidRPr="002D2E14" w:rsidR="002D2E14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D2E14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1D0AF6" w:rsidP="006F47B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D0AF6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="001D0AF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="001D0AF6">
        <w:rPr>
          <w:rFonts w:ascii="Arial" w:hAnsi="Arial" w:eastAsia="Times New Roman" w:cs="Arial"/>
          <w:sz w:val="24"/>
          <w:szCs w:val="24"/>
          <w:lang w:eastAsia="hr-HR"/>
        </w:rPr>
        <w:t xml:space="preserve"> 2023. u </w:t>
      </w:r>
      <w:r w:rsidR="000E4EC4">
        <w:rPr>
          <w:rFonts w:ascii="Arial" w:hAnsi="Arial" w:eastAsia="Times New Roman" w:cs="Arial"/>
          <w:sz w:val="24"/>
          <w:szCs w:val="24"/>
          <w:lang w:eastAsia="hr-HR"/>
        </w:rPr>
        <w:t>12,30 sati</w:t>
      </w:r>
      <w:r w:rsidR="006F47B1">
        <w:rPr>
          <w:rFonts w:ascii="Arial" w:hAnsi="Arial" w:eastAsia="Times New Roman" w:cs="Arial"/>
          <w:sz w:val="24"/>
          <w:szCs w:val="24"/>
          <w:lang w:eastAsia="hr-HR"/>
        </w:rPr>
        <w:t xml:space="preserve">, a o čemu će se donijeti posebno rješenje 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16784" w:rsidP="00B16784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1678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B16784" w:rsidP="00F65D4C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0E4EC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5552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51DAA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1D0AF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0E4EC4" w:rsidP="00797FF7" w:rsidRDefault="000E4E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D51DAA" w:rsidP="00797FF7" w:rsidRDefault="00D51DA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6F47B1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1261" w:rsidP="00501147" w:rsidRDefault="00131261">
      <w:pPr>
        <w:spacing w:after="0" w:line="240" w:lineRule="auto"/>
      </w:pPr>
      <w:r>
        <w:separator/>
      </w:r>
    </w:p>
  </w:endnote>
  <w:endnote w:type="continuationSeparator" w:id="0">
    <w:p w:rsidR="00131261" w:rsidP="00501147" w:rsidRDefault="00131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1261" w:rsidP="00501147" w:rsidRDefault="00131261">
      <w:pPr>
        <w:spacing w:after="0" w:line="240" w:lineRule="auto"/>
      </w:pPr>
      <w:r>
        <w:separator/>
      </w:r>
    </w:p>
  </w:footnote>
  <w:footnote w:type="continuationSeparator" w:id="0">
    <w:p w:rsidR="00131261" w:rsidP="00501147" w:rsidRDefault="00131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96327">
      <w:rPr>
        <w:rFonts w:ascii="Arial" w:hAnsi="Arial" w:cs="Arial"/>
        <w:noProof/>
        <w:sz w:val="24"/>
        <w:szCs w:val="24"/>
      </w:rPr>
      <w:t>Poslovni broj: 10 St-53/2023-10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9632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6DEA"/>
    <w:rsid w:val="00087C43"/>
    <w:rsid w:val="000B6F54"/>
    <w:rsid w:val="000C07B1"/>
    <w:rsid w:val="000E2DFA"/>
    <w:rsid w:val="000E4EC4"/>
    <w:rsid w:val="00126B4E"/>
    <w:rsid w:val="00131261"/>
    <w:rsid w:val="00164105"/>
    <w:rsid w:val="00194888"/>
    <w:rsid w:val="001B70EC"/>
    <w:rsid w:val="001C68C4"/>
    <w:rsid w:val="001D0AF6"/>
    <w:rsid w:val="001D5D3B"/>
    <w:rsid w:val="001F6DF0"/>
    <w:rsid w:val="002144FF"/>
    <w:rsid w:val="002357F3"/>
    <w:rsid w:val="002361B6"/>
    <w:rsid w:val="00237FCE"/>
    <w:rsid w:val="002971D6"/>
    <w:rsid w:val="002A735D"/>
    <w:rsid w:val="002B33A8"/>
    <w:rsid w:val="002B6A05"/>
    <w:rsid w:val="002B6BF1"/>
    <w:rsid w:val="002C5E82"/>
    <w:rsid w:val="002D2E14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4A8C"/>
    <w:rsid w:val="00397AE7"/>
    <w:rsid w:val="003A4477"/>
    <w:rsid w:val="003A6644"/>
    <w:rsid w:val="003C728F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46105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7B1"/>
    <w:rsid w:val="006F4B52"/>
    <w:rsid w:val="00701D1D"/>
    <w:rsid w:val="00702B49"/>
    <w:rsid w:val="007231CA"/>
    <w:rsid w:val="00732BCA"/>
    <w:rsid w:val="00741600"/>
    <w:rsid w:val="00755282"/>
    <w:rsid w:val="00757A30"/>
    <w:rsid w:val="007802E2"/>
    <w:rsid w:val="0078776D"/>
    <w:rsid w:val="00792812"/>
    <w:rsid w:val="00796327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B42B0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16784"/>
    <w:rsid w:val="00B30201"/>
    <w:rsid w:val="00B367DA"/>
    <w:rsid w:val="00B43087"/>
    <w:rsid w:val="00B43741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ED2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1DAA"/>
    <w:rsid w:val="00DB5D1B"/>
    <w:rsid w:val="00DC66A8"/>
    <w:rsid w:val="00DC70E5"/>
    <w:rsid w:val="00DD3653"/>
    <w:rsid w:val="00DD7F25"/>
    <w:rsid w:val="00DE5ABC"/>
    <w:rsid w:val="00E03CB0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63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632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632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632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632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travnja 2023.</izvorni_sadrzaj>
    <derivirana_varijabla naziv="DomainObject.StvarniPocetakDatum_1">4. travnja 2023.</derivirana_varijabla>
  </DomainObject.StvarniPocetakDatum>
  <DomainObject.StvarniZavrsetakDatum>
    <izvorni_sadrzaj>4. travnja 2023.</izvorni_sadrzaj>
    <derivirana_varijabla naziv="DomainObject.StvarniZavrsetakDatum_1">4. travnja 2023.</derivirana_varijabla>
  </DomainObject.StvarniZavrsetakDatum>
  <DomainObject.PlaniraniZavrsetakDatum>
    <izvorni_sadrzaj>4. travnja 2023.</izvorni_sadrzaj>
    <derivirana_varijabla naziv="DomainObject.PlaniraniZavrsetakDatum_1">4. travnja 2023.</derivirana_varijabla>
  </DomainObject.PlaniraniZavrsetakDatum>
  <DomainObject.PlaniraniPocetakDatum>
    <izvorni_sadrzaj>4. travnja 2023.</izvorni_sadrzaj>
    <derivirana_varijabla naziv="DomainObject.PlaniraniPocetakDatum_1">4. travnja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2023.</izvorni_sadrzaj>
    <derivirana_varijabla naziv="DomainObject.Zapisnik.DatumKreiranja_1">4.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St-53/2023-10</izvorni_sadrzaj>
    <derivirana_varijabla naziv="DomainObject.Zapisnik.Oznaka_1">St-53/2023-10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2023.</izvorni_sadrzaj>
    <derivirana_varijabla naziv="DomainObject.Predmet.DatumOsnivanja_1">9.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St-53/2023</izvorni_sadrzaj>
    <derivirana_varijabla naziv="DomainObject.Predmet.OznakaBroj_1">St-53/2023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MINI-GLAVINA društvo s ograničenom odgovornošću za proizvodnju, trgovinu i usluge zastupanog po punomoćniku Miroslav Glavina</izvorni_sadrzaj>
    <derivirana_varijabla naziv="DomainObject.Predmet.ProtustrankaFormated_1">  MINI-GLAVINA društvo s ograničenom odgovornošću za proizvodnju, trgovinu i usluge zastupanog po punomoćniku Miroslav Glavina</derivirana_varijabla>
  </DomainObject.Predmet.ProtustrankaFormated>
  <DomainObject.Predmet.ProtustrankaFormatedOIB>
    <izvorni_sadrzaj>  MINI-GLAVINA društvo s ograničenom odgovornošću za proizvodnju, trgovinu i usluge, OIB 00392949108 zastupanog po punomoćniku Miroslav Glavina</izvorni_sadrzaj>
    <derivirana_varijabla naziv="DomainObject.Predmet.ProtustrankaFormatedOIB_1">  MINI-GLAVINA društvo s ograničenom odgovornošću za proizvodnju, trgovinu i usluge, OIB 00392949108 zastupanog po punomoćniku Miroslav Glavina</derivirana_varijabla>
  </DomainObject.Predmet.ProtustrankaFormatedOIB>
  <DomainObject.Predmet.ProtustrankaFormatedWithAdress>
    <izvorni_sadrzaj> MINI-GLAVINA društvo s ograničenom odgovornošću za proizvodnju, trgovinu i usluge, V. Nazora 45, 40323 Prelog zastupanog po punomoćniku Miroslav Glavina</izvorni_sadrzaj>
    <derivirana_varijabla naziv="DomainObject.Predmet.ProtustrankaFormatedWithAdress_1"> MINI-GLAVINA društvo s ograničenom odgovornošću za proizvodnju, trgovinu i usluge, V. Nazora 45, 40323 Prelog zastupanog po punomoćniku Miroslav Glavina</derivirana_varijabla>
  </DomainObject.Predmet.ProtustrankaFormatedWithAdress>
  <DomainObject.Predmet.ProtustrankaFormatedWithAdressOIB>
    <izvorni_sadrzaj> MINI-GLAVINA društvo s ograničenom odgovornošću za proizvodnju, trgovinu i usluge, OIB 00392949108, V. Nazora 45, 40323 Prelog zastupanog po punomoćniku Miroslav Glavina</izvorni_sadrzaj>
    <derivirana_varijabla naziv="DomainObject.Predmet.ProtustrankaFormatedWithAdressOIB_1"> MINI-GLAVINA društvo s ograničenom odgovornošću za proizvodnju, trgovinu i usluge, OIB 00392949108, V. Nazora 45, 40323 Prelog zastupanog po punomoćniku Miroslav Glavina</derivirana_varijabla>
  </DomainObject.Predmet.ProtustrankaFormatedWithAdressOIB>
  <DomainObject.Predmet.ProtustrankaWithAdress>
    <izvorni_sadrzaj>MINI-GLAVINA društvo s ograničenom odgovornošću za proizvodnju, trgovinu i usluge V. Nazora 45, 40323 Prelog</izvorni_sadrzaj>
    <derivirana_varijabla naziv="DomainObject.Predmet.ProtustrankaWithAdress_1">MINI-GLAVINA društvo s ograničenom odgovornošću za proizvodnju, trgovinu i usluge V. Nazora 45, 40323 Prelog</derivirana_varijabla>
  </DomainObject.Predmet.ProtustrankaWithAdress>
  <DomainObject.Predmet.ProtustrankaWithAdressOIB>
    <izvorni_sadrzaj>MINI-GLAVINA društvo s ograničenom odgovornošću za proizvodnju, trgovinu i usluge, OIB 00392949108, V. Nazora 45, 40323 Prelog</izvorni_sadrzaj>
    <derivirana_varijabla naziv="DomainObject.Predmet.ProtustrankaWithAdressOIB_1">MINI-GLAVINA društvo s ograničenom odgovornošću za proizvodnju, trgovinu i usluge, OIB 00392949108, V. Nazora 45, 40323 Prelog</derivirana_varijabla>
  </DomainObject.Predmet.ProtustrankaWithAdressOIB>
  <DomainObject.Predmet.ProtustrankaNazivFormated>
    <izvorni_sadrzaj>MINI-GLAVINA društvo s ograničenom odgovornošću za proizvodnju, trgovinu i usluge</izvorni_sadrzaj>
    <derivirana_varijabla naziv="DomainObject.Predmet.ProtustrankaNazivFormated_1">MINI-GLAVINA društvo s ograničenom odgovornošću za proizvodnju, trgovinu i usluge</derivirana_varijabla>
  </DomainObject.Predmet.ProtustrankaNazivFormated>
  <DomainObject.Predmet.ProtustrankaNazivFormatedOIB>
    <izvorni_sadrzaj>MINI-GLAVINA društvo s ograničenom odgovornošću za proizvodnju, trgovinu i usluge, OIB 00392949108</izvorni_sadrzaj>
    <derivirana_varijabla naziv="DomainObject.Predmet.ProtustrankaNazivFormatedOIB_1">MINI-GLAVINA društvo s ograničenom odgovornošću za proizvodnju, trgovinu i usluge, OIB 00392949108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MINI-GLAVINA društvo s ograničenom odgovornošću za proizvodnju, trgovinu i usluge zastupanog po punomoćniku Miroslav Glavina</item>
    </izvorni_sadrzaj>
    <derivirana_varijabla naziv="DomainObject.Predmet.ProtuStrankaListFormated_1">
      <item>MINI-GLAVINA društvo s ograničenom odgovornošću za proizvodnju, trgovinu i usluge zastupanog po punomoćniku Miroslav Glavina</item>
    </derivirana_varijabla>
  </DomainObject.Predmet.ProtuStrankaListFormated>
  <DomainObject.Predmet.ProtuStrankaListFormatedOIB>
    <izvorni_sadrzaj>
      <item>MINI-GLAVINA društvo s ograničenom odgovornošću za proizvodnju, trgovinu i usluge, OIB 00392949108 zastupanog po punomoćniku Miroslav Glavina</item>
    </izvorni_sadrzaj>
    <derivirana_varijabla naziv="DomainObject.Predmet.ProtuStrankaListFormatedOIB_1">
      <item>MINI-GLAVINA društvo s ograničenom odgovornošću za proizvodnju, trgovinu i usluge, OIB 00392949108 zastupanog po punomoćniku Miroslav Glavina</item>
    </derivirana_varijabla>
  </DomainObject.Predmet.ProtuStrankaListFormatedOIB>
  <DomainObject.Predmet.ProtuStrankaListFormatedWithAdress>
    <izvorni_sadrzaj>
      <item>MINI-GLAVINA društvo s ograničenom odgovornošću za proizvodnju, trgovinu i usluge, V. Nazora 45, 40323 Prelog zastupanog po punomoćniku Miroslav Glavina</item>
    </izvorni_sadrzaj>
    <derivirana_varijabla naziv="DomainObject.Predmet.ProtuStrankaListFormatedWithAdress_1">
      <item>MINI-GLAVINA društvo s ograničenom odgovornošću za proizvodnju, trgovinu i usluge, V. Nazora 45, 40323 Prelog zastupanog po punomoćniku Miroslav Glavina</item>
    </derivirana_varijabla>
  </DomainObject.Predmet.ProtuStrankaListFormatedWithAdress>
  <DomainObject.Predmet.ProtuStrankaListFormatedWithAdressOIB>
    <izvorni_sadrzaj>
      <item>MINI-GLAVINA društvo s ograničenom odgovornošću za proizvodnju, trgovinu i usluge, OIB 00392949108, V. Nazora 45, 40323 Prelog zastupanog po punomoćniku Miroslav Glavina</item>
    </izvorni_sadrzaj>
    <derivirana_varijabla naziv="DomainObject.Predmet.ProtuStrankaListFormatedWithAdressOIB_1">
      <item>MINI-GLAVINA društvo s ograničenom odgovornošću za proizvodnju, trgovinu i usluge, OIB 00392949108, V. Nazora 45, 40323 Prelog zastupanog po punomoćniku Miroslav Glavina</item>
    </derivirana_varijabla>
  </DomainObject.Predmet.ProtuStrankaListFormatedWithAdressOIB>
  <DomainObject.Predmet.ProtuStrankaListNazivFormated>
    <izvorni_sadrzaj>
      <item>MINI-GLAVINA društvo s ograničenom odgovornošću za proizvodnju, trgovinu i usluge</item>
    </izvorni_sadrzaj>
    <derivirana_varijabla naziv="DomainObject.Predmet.ProtuStrankaListNazivFormated_1">
      <item>MINI-GLAVINA društvo s ograničenom odgovornošću za proizvodnju, trgovinu i usluge</item>
    </derivirana_varijabla>
  </DomainObject.Predmet.ProtuStrankaListNazivFormated>
  <DomainObject.Predmet.ProtuStrankaListNazivFormatedOIB>
    <izvorni_sadrzaj>
      <item>MINI-GLAVINA društvo s ograničenom odgovornošću za proizvodnju, trgovinu i usluge, OIB 00392949108</item>
    </izvorni_sadrzaj>
    <derivirana_varijabla naziv="DomainObject.Predmet.ProtuStrankaListNazivFormatedOIB_1">
      <item>MINI-GLAVINA društvo s ograničenom odgovornošću za proizvodnju, trgovinu i usluge, OIB 00392949108</item>
    </derivirana_varijabla>
  </DomainObject.Predmet.ProtuStrankaListNazivFormatedOIB>
  <DomainObject.Predmet.OstaliListFormated>
    <izvorni_sadrzaj>
      <item>Miroslav Glavina punomoćnik sudionika u postupku MINI-GLAVINA društvo s ograničenom odgovornošću za proizvodnju, trgovinu i usluge</item>
      <item>Policijska postaja Čakovec</item>
    </izvorni_sadrzaj>
    <derivirana_varijabla naziv="DomainObject.Predmet.OstaliListFormated_1">
      <item>Miroslav Glavina punomoćnik sudionika u postupku MINI-GLAVINA društvo s ograničenom odgovornošću za proizvodnju, trgovinu i usluge</item>
      <item>Policijska postaja Čakovec</item>
    </derivirana_varijabla>
  </DomainObject.Predmet.OstaliListFormated>
  <DomainObject.Predmet.OstaliListFormatedOIB>
    <izvorni_sadrzaj>
      <item>Miroslav Glavina, OIB 37820984644 punomoćnik sudionika u postupku MINI-GLAVINA društvo s ograničenom odgovornošću za proizvodnju, trgovinu i usluge</item>
      <item>Policijska postaja Čakovec</item>
    </izvorni_sadrzaj>
    <derivirana_varijabla naziv="DomainObject.Predmet.OstaliListFormatedOIB_1">
      <item>Miroslav Glavina, OIB 37820984644 punomoćnik sudionika u postupku MINI-GLAVINA društvo s ograničenom odgovornošću za proizvodnju, trgovinu i usluge</item>
      <item>Policijska postaja Čakovec</item>
    </derivirana_varijabla>
  </DomainObject.Predmet.OstaliListFormatedOIB>
  <DomainObject.Predmet.OstaliListFormatedWithAdress>
    <izvorni_sadrzaj>
      <item>Miroslav Glavina, Vladimira Nazora 45, 40323 Prelog punomoćnik sudionika u postupku MINI-GLAVINA društvo s ograničenom odgovornošću za proizvodnju, trgovinu i usluge</item>
      <item>Policijska postaja Čakovec, Ulica Jakova Gotovca 7, 40000 Čakovec</item>
    </izvorni_sadrzaj>
    <derivirana_varijabla naziv="DomainObject.Predmet.OstaliListFormatedWithAdress_1">
      <item>Miroslav Glavina, Vladimira Nazora 45, 40323 Prelog punomoćnik sudionika u postupku MINI-GLAVINA društvo s ograničenom odgovornošću za proizvodnju, trgovinu i usluge</item>
      <item>Policijska postaja Čakovec, Ulica Jakova Gotovca 7, 40000 Čakovec</item>
    </derivirana_varijabla>
  </DomainObject.Predmet.OstaliListFormatedWithAdress>
  <DomainObject.Predmet.OstaliListFormatedWithAdressOIB>
    <izvorni_sadrzaj>
      <item>Miroslav Glavina, OIB 37820984644, Vladimira Nazora 45, 40323 Prelog punomoćnik sudionika u postupku MINI-GLAVINA društvo s ograničenom odgovornošću za proizvodnju, trgovinu i usluge</item>
      <item>Policijska postaja Čakovec, Ulica Jakova Gotovca 7, 40000 Čakovec</item>
    </izvorni_sadrzaj>
    <derivirana_varijabla naziv="DomainObject.Predmet.OstaliListFormatedWithAdressOIB_1">
      <item>Miroslav Glavina, OIB 37820984644, Vladimira Nazora 45, 40323 Prelog punomoćnik sudionika u postupku MINI-GLAVINA društvo s ograničenom odgovornošću za proizvodnju, trgovinu i usluge</item>
      <item>Policijska postaja Čakovec, Ulica Jakova Gotovca 7, 40000 Čakovec</item>
    </derivirana_varijabla>
  </DomainObject.Predmet.OstaliListFormatedWithAdressOIB>
  <DomainObject.Predmet.OstaliListNazivFormated>
    <izvorni_sadrzaj>
      <item>Miroslav Glavina</item>
      <item>Policijska postaja Čakovec</item>
    </izvorni_sadrzaj>
    <derivirana_varijabla naziv="DomainObject.Predmet.OstaliListNazivFormated_1">
      <item>Miroslav Glavina</item>
      <item>Policijska postaja Čakovec</item>
    </derivirana_varijabla>
  </DomainObject.Predmet.OstaliListNazivFormated>
  <DomainObject.Predmet.OstaliListNazivFormatedOIB>
    <izvorni_sadrzaj>
      <item>Miroslav Glavina, OIB 37820984644</item>
      <item>Policijska postaja Čakovec</item>
    </izvorni_sadrzaj>
    <derivirana_varijabla naziv="DomainObject.Predmet.OstaliListNazivFormatedOIB_1">
      <item>Miroslav Glavina, OIB 37820984644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travnja 2023.</izvorni_sadrzaj>
    <derivirana_varijabla naziv="DomainObject.Datum_1">4. travnja 2023.</derivirana_varijabla>
  </DomainObject.Datum>
  <DomainObject.PoslovniBrojDokumenta>
    <izvorni_sadrzaj>St-53/2023-10</izvorni_sadrzaj>
    <derivirana_varijabla naziv="DomainObject.PoslovniBrojDokumenta_1">St-53/2023-10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MINI-GLAVINA društvo s ograničenom odgovornošću za proizvodnju, trgovinu i usluge</izvorni_sadrzaj>
    <derivirana_varijabla naziv="DomainObject.Predmet.ProtustrankaIDrugi_1">MINI-GLAVINA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MINI-GLAVINA društvo s ograničenom odgovornošću za proizvodnju, trgovinu i usluge, OIB 00392949108, V. Nazora 45, 40323 Prelog</izvorni_sadrzaj>
    <derivirana_varijabla naziv="DomainObject.Predmet.ProtustrankaIDrugiAdressOIB_1">MINI-GLAVINA društvo s ograničenom odgovornošću za proizvodnju, trgovinu i usluge, OIB 00392949108, V. Nazora 45,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MINI-GLAVINA društvo s ograničenom odgovornošću za proizvodnju, trgovinu i usluge</item>
      <item>Financijska agencija</item>
      <item>Miroslav Glavina</item>
      <item>Policijska postaja Čakovec</item>
    </izvorni_sadrzaj>
    <derivirana_varijabla naziv="DomainObject.Predmet.SudioniciListNaziv_1">
      <item>MINI-GLAVINA društvo s ograničenom odgovornošću za proizvodnju, trgovinu i usluge</item>
      <item>Financijska agencija</item>
      <item>Miroslav Glavina</item>
      <item>Policijska postaja Čakovec</item>
    </derivirana_varijabla>
  </DomainObject.Predmet.SudioniciListNaziv>
  <DomainObject.Predmet.SudioniciListAdressOIB>
    <izvorni_sadrzaj>
      <item>MINI-GLAVINA društvo s ograničenom odgovornošću za proizvodnju, trgovinu i usluge, OIB 00392949108, V. Nazora 45,40323 Prelog</item>
      <item>Financijska agencija, OIB 85821130368, A.CESARCA 2,42000 Varaždin</item>
      <item>Miroslav Glavina, OIB 37820984644, Vladimira Nazora 45,40323 Prelog</item>
      <item>Policijska postaja Čakovec, Ulica Jakova Gotovca 7,40000 Čakovec</item>
    </izvorni_sadrzaj>
    <derivirana_varijabla naziv="DomainObject.Predmet.SudioniciListAdressOIB_1">
      <item>MINI-GLAVINA društvo s ograničenom odgovornošću za proizvodnju, trgovinu i usluge, OIB 00392949108, V. Nazora 45,40323 Prelog</item>
      <item>Financijska agencija, OIB 85821130368, A.CESARCA 2,42000 Varaždin</item>
      <item>Miroslav Glavina, OIB 37820984644, Vladimira Nazora 45,40323 Prelog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00392949108</item>
      <item>, OIB 85821130368</item>
      <item>, OIB 37820984644</item>
      <item>, OIB null</item>
    </izvorni_sadrzaj>
    <derivirana_varijabla naziv="DomainObject.Predmet.SudioniciListNazivOIB_1">
      <item>, OIB 00392949108</item>
      <item>, OIB 85821130368</item>
      <item>, OIB 37820984644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2023.</izvorni_sadrzaj>
    <derivirana_varijabla naziv="DomainObject.Predmet.DatumPocetkaProcesa_1">9.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F58BA-ABCA-4C68-B68D-3D609A5449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2163</properties:Characters>
  <properties:Lines>85</properties:Lines>
  <properties:Paragraphs>36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2023-02-09T13:18:00Z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2023-04-04T10:43:00Z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St-53/2023-10 / Zapisnik - Ročište radi rasprave o uvjetima za otvaranje steč. post. (St-53-23-10 Zapisnik od 4.4.23.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